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198"/>
      </w:tblGrid>
      <w:tr w:rsidR="007776B7" w:rsidRPr="004924DB" w:rsidTr="007556D5">
        <w:trPr>
          <w:trHeight w:val="800"/>
        </w:trPr>
        <w:tc>
          <w:tcPr>
            <w:tcW w:w="9198" w:type="dxa"/>
            <w:vAlign w:val="center"/>
          </w:tcPr>
          <w:p w:rsidR="007776B7" w:rsidRPr="004924DB" w:rsidRDefault="007776B7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:rsidR="007776B7" w:rsidRPr="004924DB" w:rsidRDefault="007776B7" w:rsidP="00BA6BE3"/>
    <w:p w:rsidR="007776B7" w:rsidRPr="004924DB" w:rsidRDefault="007776B7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:rsidR="007776B7" w:rsidRPr="004924DB" w:rsidRDefault="007776B7" w:rsidP="00BA6BE3">
      <w:pPr>
        <w:rPr>
          <w:i/>
          <w:iCs/>
        </w:rPr>
      </w:pPr>
    </w:p>
    <w:p w:rsidR="007776B7" w:rsidRPr="004924DB" w:rsidRDefault="007776B7" w:rsidP="00BA6BE3">
      <w:pPr>
        <w:jc w:val="right"/>
        <w:rPr>
          <w:b/>
          <w:bCs/>
          <w:sz w:val="32"/>
          <w:szCs w:val="32"/>
        </w:rPr>
      </w:pPr>
    </w:p>
    <w:p w:rsidR="007776B7" w:rsidRPr="004924DB" w:rsidRDefault="007776B7" w:rsidP="00BA6BE3">
      <w:pPr>
        <w:jc w:val="right"/>
        <w:rPr>
          <w:b/>
          <w:bCs/>
        </w:rPr>
      </w:pPr>
    </w:p>
    <w:p w:rsidR="007776B7" w:rsidRDefault="007776B7" w:rsidP="00BA6BE3">
      <w:pPr>
        <w:pStyle w:val="TOC1"/>
        <w:rPr>
          <w:rFonts w:ascii="Calibri" w:eastAsia="MS Mincho" w:hAnsi="Calibri"/>
          <w:b w:val="0"/>
          <w:bCs w:val="0"/>
          <w:sz w:val="22"/>
          <w:szCs w:val="22"/>
          <w:lang w:eastAsia="sr-Latn-CS"/>
        </w:rPr>
      </w:pPr>
      <w:r w:rsidRPr="00E50D79">
        <w:rPr>
          <w:b w:val="0"/>
          <w:bCs w:val="0"/>
          <w:noProof w:val="0"/>
        </w:rPr>
        <w:fldChar w:fldCharType="begin"/>
      </w:r>
      <w:r w:rsidRPr="00E50D79">
        <w:rPr>
          <w:b w:val="0"/>
          <w:bCs w:val="0"/>
          <w:noProof w:val="0"/>
        </w:rPr>
        <w:instrText xml:space="preserve"> TOC \t "Section VI. Header,1" </w:instrText>
      </w:r>
      <w:r w:rsidRPr="00E50D79">
        <w:rPr>
          <w:b w:val="0"/>
          <w:bCs w:val="0"/>
          <w:noProof w:val="0"/>
        </w:rPr>
        <w:fldChar w:fldCharType="separate"/>
      </w:r>
      <w:r>
        <w:t>1. Prateće usluge i raspored isporučivanja</w:t>
      </w:r>
      <w:r>
        <w:tab/>
        <w:t>2</w:t>
      </w:r>
    </w:p>
    <w:p w:rsidR="007776B7" w:rsidRDefault="007776B7" w:rsidP="00BA6BE3">
      <w:pPr>
        <w:pStyle w:val="TOC1"/>
        <w:rPr>
          <w:rFonts w:ascii="Calibri" w:eastAsia="MS Mincho" w:hAnsi="Calibr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  <w:t>3</w:t>
      </w:r>
    </w:p>
    <w:p w:rsidR="007776B7" w:rsidRDefault="007776B7" w:rsidP="00BA6BE3">
      <w:pPr>
        <w:pStyle w:val="TOC1"/>
        <w:rPr>
          <w:rFonts w:ascii="Calibri" w:eastAsia="MS Mincho" w:hAnsi="Calibr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  <w:t>4</w:t>
      </w:r>
    </w:p>
    <w:p w:rsidR="007776B7" w:rsidRPr="00391FFA" w:rsidRDefault="007776B7" w:rsidP="00BA6BE3">
      <w:pPr>
        <w:pStyle w:val="TOC1"/>
        <w:rPr>
          <w:b w:val="0"/>
          <w:bCs w:val="0"/>
          <w:noProof w:val="0"/>
        </w:rPr>
        <w:sectPr w:rsidR="007776B7" w:rsidRPr="00391FFA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E50D79">
        <w:rPr>
          <w:b w:val="0"/>
          <w:bCs w:val="0"/>
          <w:noProof w:val="0"/>
        </w:rPr>
        <w:fldChar w:fldCharType="end"/>
      </w:r>
    </w:p>
    <w:p w:rsidR="007776B7" w:rsidRPr="004924DB" w:rsidRDefault="007776B7" w:rsidP="00BA6BE3">
      <w:pPr>
        <w:pStyle w:val="SectionVIHeader"/>
      </w:pPr>
      <w:bookmarkStart w:id="1" w:name="_Toc333312138"/>
      <w:r>
        <w:t>1. Prateće usluge i raspored isporučivanja</w:t>
      </w:r>
      <w:bookmarkEnd w:id="1"/>
    </w:p>
    <w:p w:rsidR="007776B7" w:rsidRDefault="007776B7" w:rsidP="00BA6BE3"/>
    <w:p w:rsidR="007776B7" w:rsidRDefault="007776B7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58"/>
        <w:gridCol w:w="9836"/>
        <w:gridCol w:w="1864"/>
      </w:tblGrid>
      <w:tr w:rsidR="007776B7" w:rsidRPr="00B417AA" w:rsidTr="00AD2AE6">
        <w:trPr>
          <w:cantSplit/>
          <w:trHeight w:val="1104"/>
          <w:jc w:val="center"/>
        </w:trPr>
        <w:tc>
          <w:tcPr>
            <w:tcW w:w="558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7776B7" w:rsidRPr="00052383" w:rsidRDefault="007776B7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7776B7" w:rsidRPr="00052383" w:rsidRDefault="007776B7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7776B7" w:rsidRPr="004121DC" w:rsidRDefault="007776B7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7776B7" w:rsidRPr="00324256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:rsidR="007776B7" w:rsidRPr="00052383" w:rsidRDefault="007776B7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:rsidR="007776B7" w:rsidRPr="00324256" w:rsidRDefault="007776B7" w:rsidP="005F6871">
            <w:pPr>
              <w:rPr>
                <w:strike/>
              </w:rPr>
            </w:pPr>
            <w:r>
              <w:t xml:space="preserve">Krajnji rok za isporuku dobara </w:t>
            </w:r>
            <w:r w:rsidRPr="00324256">
              <w:t xml:space="preserve">od </w:t>
            </w:r>
            <w:r w:rsidRPr="00F74563">
              <w:t>dana prijema pisanog naloga za isporuku dobara od strane Naručioca, u skladu sa dinamikom</w:t>
            </w:r>
            <w:r w:rsidRPr="00F74563" w:rsidDel="000F5D95">
              <w:t xml:space="preserve"> </w:t>
            </w:r>
            <w:r w:rsidRPr="00F74563">
              <w:t>predviđenom u Projektnom zadatku za isporuku dobara-Termin plan, iznosi (u danima)</w:t>
            </w:r>
          </w:p>
        </w:tc>
        <w:tc>
          <w:tcPr>
            <w:tcW w:w="1864" w:type="dxa"/>
            <w:vAlign w:val="center"/>
          </w:tcPr>
          <w:p w:rsidR="007776B7" w:rsidRPr="00324256" w:rsidRDefault="007776B7" w:rsidP="007556D5">
            <w:pPr>
              <w:jc w:val="center"/>
            </w:pPr>
            <w:bookmarkStart w:id="2" w:name="_GoBack"/>
            <w:bookmarkEnd w:id="2"/>
            <w:r>
              <w:rPr>
                <w:b/>
              </w:rPr>
              <w:t>30</w:t>
            </w:r>
          </w:p>
        </w:tc>
      </w:tr>
      <w:tr w:rsidR="007776B7" w:rsidRPr="00324256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:rsidR="007776B7" w:rsidRPr="00052383" w:rsidRDefault="007776B7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:rsidR="007776B7" w:rsidRPr="00F74563" w:rsidRDefault="007776B7" w:rsidP="007556D5">
            <w:r w:rsidRPr="00F74563">
              <w:t>Minimalna proizvođačka garancija od momenta isporuke dobara (u godinama)</w:t>
            </w:r>
          </w:p>
        </w:tc>
        <w:tc>
          <w:tcPr>
            <w:tcW w:w="1864" w:type="dxa"/>
            <w:vAlign w:val="center"/>
          </w:tcPr>
          <w:p w:rsidR="007776B7" w:rsidRPr="00F74563" w:rsidRDefault="007776B7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7776B7" w:rsidRPr="00324256" w:rsidTr="00AD2AE6">
        <w:trPr>
          <w:cantSplit/>
          <w:trHeight w:val="342"/>
          <w:jc w:val="center"/>
        </w:trPr>
        <w:tc>
          <w:tcPr>
            <w:tcW w:w="558" w:type="dxa"/>
            <w:tcBorders>
              <w:bottom w:val="double" w:sz="4" w:space="0" w:color="auto"/>
            </w:tcBorders>
            <w:vAlign w:val="center"/>
          </w:tcPr>
          <w:p w:rsidR="007776B7" w:rsidRPr="00052383" w:rsidRDefault="007776B7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tcBorders>
              <w:bottom w:val="double" w:sz="4" w:space="0" w:color="auto"/>
            </w:tcBorders>
            <w:vAlign w:val="center"/>
          </w:tcPr>
          <w:p w:rsidR="007776B7" w:rsidRPr="00F74563" w:rsidRDefault="007776B7" w:rsidP="007556D5">
            <w:r w:rsidRPr="00F74563">
              <w:t>Maksimalni period zamene polomljenih ili oštećenih delova dobara (u danima)</w:t>
            </w:r>
          </w:p>
        </w:tc>
        <w:tc>
          <w:tcPr>
            <w:tcW w:w="1864" w:type="dxa"/>
            <w:tcBorders>
              <w:bottom w:val="double" w:sz="4" w:space="0" w:color="auto"/>
            </w:tcBorders>
            <w:vAlign w:val="center"/>
          </w:tcPr>
          <w:p w:rsidR="007776B7" w:rsidRPr="00F74563" w:rsidRDefault="007776B7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:rsidR="007776B7" w:rsidRDefault="007776B7" w:rsidP="00BA6BE3">
      <w:pPr>
        <w:sectPr w:rsidR="007776B7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:rsidR="007776B7" w:rsidRPr="004924DB" w:rsidRDefault="007776B7" w:rsidP="00BA6BE3">
      <w:pPr>
        <w:pStyle w:val="SectionVIHeader"/>
      </w:pPr>
      <w:bookmarkStart w:id="3" w:name="_Toc333312139"/>
      <w:r>
        <w:t>2. Tehničke specifikacije</w:t>
      </w:r>
      <w:bookmarkEnd w:id="3"/>
    </w:p>
    <w:p w:rsidR="007776B7" w:rsidRPr="004924DB" w:rsidRDefault="007776B7" w:rsidP="00BA6BE3">
      <w:pPr>
        <w:suppressAutoHyphens/>
        <w:jc w:val="both"/>
      </w:pPr>
    </w:p>
    <w:p w:rsidR="007776B7" w:rsidRPr="00B519AB" w:rsidRDefault="007776B7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>
        <w:t xml:space="preserve">prateće </w:t>
      </w:r>
      <w:r w:rsidRPr="00B519AB">
        <w:t>uslug</w:t>
      </w:r>
      <w:r>
        <w:t>e</w:t>
      </w:r>
      <w:r w:rsidRPr="00B519AB">
        <w:t xml:space="preserve"> koje naručilac zahteva. </w:t>
      </w:r>
    </w:p>
    <w:p w:rsidR="007776B7" w:rsidRPr="00B519AB" w:rsidRDefault="007776B7" w:rsidP="00BA6BE3">
      <w:pPr>
        <w:jc w:val="both"/>
        <w:rPr>
          <w:iCs/>
        </w:rPr>
      </w:pPr>
    </w:p>
    <w:p w:rsidR="007776B7" w:rsidRPr="00B519AB" w:rsidRDefault="007776B7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:rsidR="007776B7" w:rsidRPr="00B519AB" w:rsidRDefault="007776B7" w:rsidP="00BA6BE3">
      <w:pPr>
        <w:jc w:val="both"/>
        <w:rPr>
          <w:iCs/>
        </w:rPr>
      </w:pPr>
      <w:r w:rsidRPr="00B519AB">
        <w:t xml:space="preserve"> </w:t>
      </w:r>
    </w:p>
    <w:p w:rsidR="007776B7" w:rsidRPr="00224F20" w:rsidRDefault="007776B7" w:rsidP="00BA6BE3">
      <w:pPr>
        <w:jc w:val="both"/>
        <w:rPr>
          <w:b/>
          <w:i/>
        </w:rPr>
      </w:pPr>
      <w:r w:rsidRPr="001830D3">
        <w:rPr>
          <w:b/>
          <w:i/>
        </w:rPr>
        <w:t xml:space="preserve">Tabele tehničkih specifikacija svih stavki koje su predmet nabavke date su za svaku partiju kao poseban excel fajl – </w:t>
      </w:r>
      <w:r w:rsidRPr="00F74563">
        <w:rPr>
          <w:b/>
          <w:i/>
        </w:rPr>
        <w:t>Aneks 1:</w:t>
      </w:r>
      <w:r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:rsidR="007776B7" w:rsidRPr="00224F20" w:rsidRDefault="007776B7" w:rsidP="00BA6BE3">
      <w:pPr>
        <w:jc w:val="both"/>
        <w:rPr>
          <w:i/>
        </w:rPr>
      </w:pPr>
    </w:p>
    <w:p w:rsidR="007776B7" w:rsidRPr="00224F20" w:rsidRDefault="007776B7" w:rsidP="00BA6BE3">
      <w:pPr>
        <w:jc w:val="both"/>
        <w:rPr>
          <w:b/>
          <w:i/>
        </w:rPr>
      </w:pPr>
      <w:r w:rsidRPr="00224F20">
        <w:rPr>
          <w:b/>
          <w:i/>
        </w:rPr>
        <w:t>Sve strane Obrasca u koje se unose podaci, lice ovlašćeno za podnošenje ponude je dužno da potpiše i overi.</w:t>
      </w:r>
    </w:p>
    <w:p w:rsidR="007776B7" w:rsidRDefault="007776B7" w:rsidP="00BA6BE3">
      <w:pPr>
        <w:pStyle w:val="SectionVIHeader"/>
      </w:pPr>
      <w:r>
        <w:br w:type="page"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>
        <w:t>dobra</w:t>
      </w:r>
    </w:p>
    <w:p w:rsidR="007776B7" w:rsidRDefault="007776B7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:rsidR="007776B7" w:rsidRDefault="007776B7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Opšti tehnički zahtevi za dobra</w:t>
      </w:r>
    </w:p>
    <w:p w:rsidR="007776B7" w:rsidRPr="00995B55" w:rsidRDefault="007776B7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>sa tehničkim standardima i 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Pr="00F74563">
        <w:rPr>
          <w:sz w:val="24"/>
          <w:szCs w:val="24"/>
        </w:rPr>
        <w:t>Aneks 2:</w:t>
      </w:r>
      <w:r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:rsidR="007776B7" w:rsidRDefault="007776B7"/>
    <w:sectPr w:rsidR="007776B7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6B7" w:rsidRDefault="007776B7" w:rsidP="00AF7A1D">
      <w:r>
        <w:separator/>
      </w:r>
    </w:p>
  </w:endnote>
  <w:endnote w:type="continuationSeparator" w:id="0">
    <w:p w:rsidR="007776B7" w:rsidRDefault="007776B7" w:rsidP="00AF7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Arial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6B7" w:rsidRDefault="007776B7">
    <w:pPr>
      <w:pStyle w:val="Footer"/>
      <w:jc w:val="center"/>
    </w:pPr>
    <w:r>
      <w:t xml:space="preserve">Strana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>
      <w:rPr>
        <w:b/>
        <w:noProof/>
      </w:rPr>
      <w:t>4</w:t>
    </w:r>
    <w:r>
      <w:rPr>
        <w:b/>
      </w:rPr>
      <w:fldChar w:fldCharType="end"/>
    </w:r>
    <w:r>
      <w:t xml:space="preserve"> od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>
      <w:rPr>
        <w:b/>
        <w:noProof/>
      </w:rPr>
      <w:t>4</w:t>
    </w:r>
    <w:r>
      <w:rPr>
        <w:b/>
      </w:rPr>
      <w:fldChar w:fldCharType="end"/>
    </w:r>
  </w:p>
  <w:p w:rsidR="007776B7" w:rsidRDefault="007776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6B7" w:rsidRDefault="007776B7" w:rsidP="00AF7A1D">
      <w:r>
        <w:separator/>
      </w:r>
    </w:p>
  </w:footnote>
  <w:footnote w:type="continuationSeparator" w:id="0">
    <w:p w:rsidR="007776B7" w:rsidRDefault="007776B7" w:rsidP="00AF7A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BE3"/>
    <w:rsid w:val="00052383"/>
    <w:rsid w:val="00087FF4"/>
    <w:rsid w:val="000A4748"/>
    <w:rsid w:val="000C1EB7"/>
    <w:rsid w:val="000D7703"/>
    <w:rsid w:val="000F435A"/>
    <w:rsid w:val="000F5D95"/>
    <w:rsid w:val="001830D3"/>
    <w:rsid w:val="0019168E"/>
    <w:rsid w:val="001917D8"/>
    <w:rsid w:val="00200071"/>
    <w:rsid w:val="00214129"/>
    <w:rsid w:val="00224F20"/>
    <w:rsid w:val="00246820"/>
    <w:rsid w:val="00283556"/>
    <w:rsid w:val="00292EAC"/>
    <w:rsid w:val="002B3595"/>
    <w:rsid w:val="002E6D75"/>
    <w:rsid w:val="00324256"/>
    <w:rsid w:val="003467FD"/>
    <w:rsid w:val="00376366"/>
    <w:rsid w:val="00376469"/>
    <w:rsid w:val="00391FFA"/>
    <w:rsid w:val="003B5652"/>
    <w:rsid w:val="004008DD"/>
    <w:rsid w:val="004121DC"/>
    <w:rsid w:val="00427789"/>
    <w:rsid w:val="004754D8"/>
    <w:rsid w:val="00483F79"/>
    <w:rsid w:val="004924DB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E01A5"/>
    <w:rsid w:val="005F6871"/>
    <w:rsid w:val="006441BA"/>
    <w:rsid w:val="00660145"/>
    <w:rsid w:val="006625F6"/>
    <w:rsid w:val="006D0501"/>
    <w:rsid w:val="006D5C25"/>
    <w:rsid w:val="007556D5"/>
    <w:rsid w:val="007642DC"/>
    <w:rsid w:val="007776B7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95B55"/>
    <w:rsid w:val="009B503E"/>
    <w:rsid w:val="009C304F"/>
    <w:rsid w:val="00A03BA4"/>
    <w:rsid w:val="00A109D4"/>
    <w:rsid w:val="00A310DF"/>
    <w:rsid w:val="00A56D90"/>
    <w:rsid w:val="00A70255"/>
    <w:rsid w:val="00A77EC2"/>
    <w:rsid w:val="00AD2AE6"/>
    <w:rsid w:val="00AF7A1D"/>
    <w:rsid w:val="00B27A6E"/>
    <w:rsid w:val="00B417AA"/>
    <w:rsid w:val="00B43C37"/>
    <w:rsid w:val="00B5063D"/>
    <w:rsid w:val="00B5171D"/>
    <w:rsid w:val="00B519AB"/>
    <w:rsid w:val="00B74082"/>
    <w:rsid w:val="00B94A57"/>
    <w:rsid w:val="00BA6BE3"/>
    <w:rsid w:val="00BD5078"/>
    <w:rsid w:val="00C14857"/>
    <w:rsid w:val="00C3077E"/>
    <w:rsid w:val="00C7556E"/>
    <w:rsid w:val="00D35CAD"/>
    <w:rsid w:val="00D508B8"/>
    <w:rsid w:val="00DA7A09"/>
    <w:rsid w:val="00DD614D"/>
    <w:rsid w:val="00E0644C"/>
    <w:rsid w:val="00E2533A"/>
    <w:rsid w:val="00E266D0"/>
    <w:rsid w:val="00E37222"/>
    <w:rsid w:val="00E50D79"/>
    <w:rsid w:val="00ED0848"/>
    <w:rsid w:val="00F43C55"/>
    <w:rsid w:val="00F632E9"/>
    <w:rsid w:val="00F74563"/>
    <w:rsid w:val="00F92370"/>
    <w:rsid w:val="00FB2F26"/>
    <w:rsid w:val="00FB60E9"/>
    <w:rsid w:val="00FD5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3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9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uiPriority w:val="99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A6BE3"/>
    <w:rPr>
      <w:rFonts w:ascii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uiPriority w:val="99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7A1D"/>
    <w:rPr>
      <w:rFonts w:ascii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F7A1D"/>
    <w:rPr>
      <w:rFonts w:ascii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1EB7"/>
    <w:rPr>
      <w:rFonts w:ascii="Lucida Grande CY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rsid w:val="000C1EB7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C1EB7"/>
    <w:rPr>
      <w:rFonts w:ascii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C1EB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F5D95"/>
    <w:rPr>
      <w:rFonts w:ascii="Times New Roman" w:eastAsia="Times New Roman" w:hAnsi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223</Words>
  <Characters>1274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Petrović</dc:creator>
  <cp:keywords/>
  <dc:description/>
  <cp:lastModifiedBy>ljiljab</cp:lastModifiedBy>
  <cp:revision>8</cp:revision>
  <cp:lastPrinted>2016-07-28T10:32:00Z</cp:lastPrinted>
  <dcterms:created xsi:type="dcterms:W3CDTF">2016-08-19T07:23:00Z</dcterms:created>
  <dcterms:modified xsi:type="dcterms:W3CDTF">2017-01-18T10:36:00Z</dcterms:modified>
</cp:coreProperties>
</file>